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852" w:rsidRDefault="00982852" w:rsidP="00982852">
      <w:pPr>
        <w:pStyle w:val="NoSpacing"/>
      </w:pPr>
      <w:r>
        <w:rPr>
          <w:u w:val="single"/>
        </w:rPr>
        <w:t>Thomas PALMER</w:t>
      </w:r>
      <w:r>
        <w:t xml:space="preserve">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fl.1450)</w:t>
      </w:r>
    </w:p>
    <w:p w:rsidR="00982852" w:rsidRDefault="00982852" w:rsidP="00982852">
      <w:pPr>
        <w:pStyle w:val="NoSpacing"/>
      </w:pPr>
      <w:r>
        <w:t xml:space="preserve">of </w:t>
      </w:r>
      <w:proofErr w:type="spellStart"/>
      <w:r>
        <w:t>Halling</w:t>
      </w:r>
      <w:proofErr w:type="spellEnd"/>
      <w:r>
        <w:t>, Kent. Parker.</w:t>
      </w:r>
    </w:p>
    <w:p w:rsidR="00982852" w:rsidRDefault="00982852" w:rsidP="00982852">
      <w:pPr>
        <w:pStyle w:val="NoSpacing"/>
      </w:pPr>
    </w:p>
    <w:p w:rsidR="00982852" w:rsidRDefault="00982852" w:rsidP="00982852">
      <w:pPr>
        <w:pStyle w:val="NoSpacing"/>
      </w:pPr>
    </w:p>
    <w:p w:rsidR="00982852" w:rsidRDefault="00982852" w:rsidP="0098285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p.374)</w:t>
      </w:r>
    </w:p>
    <w:p w:rsidR="00982852" w:rsidRDefault="00982852" w:rsidP="00982852">
      <w:pPr>
        <w:pStyle w:val="NoSpacing"/>
      </w:pPr>
    </w:p>
    <w:p w:rsidR="00982852" w:rsidRDefault="00982852" w:rsidP="00982852">
      <w:pPr>
        <w:pStyle w:val="NoSpacing"/>
      </w:pPr>
    </w:p>
    <w:p w:rsidR="00982852" w:rsidRPr="00B72C45" w:rsidRDefault="00982852" w:rsidP="00982852">
      <w:pPr>
        <w:pStyle w:val="NoSpacing"/>
      </w:pPr>
      <w:r>
        <w:t>3 June 2017</w:t>
      </w:r>
    </w:p>
    <w:bookmarkEnd w:id="0"/>
    <w:p w:rsidR="006B2F86" w:rsidRPr="00982852" w:rsidRDefault="00375E36" w:rsidP="00E71FC3">
      <w:pPr>
        <w:pStyle w:val="NoSpacing"/>
      </w:pPr>
    </w:p>
    <w:sectPr w:rsidR="006B2F86" w:rsidRPr="009828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852" w:rsidRDefault="00982852" w:rsidP="00E71FC3">
      <w:pPr>
        <w:spacing w:after="0" w:line="240" w:lineRule="auto"/>
      </w:pPr>
      <w:r>
        <w:separator/>
      </w:r>
    </w:p>
  </w:endnote>
  <w:endnote w:type="continuationSeparator" w:id="0">
    <w:p w:rsidR="00982852" w:rsidRDefault="009828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852" w:rsidRDefault="00982852" w:rsidP="00E71FC3">
      <w:pPr>
        <w:spacing w:after="0" w:line="240" w:lineRule="auto"/>
      </w:pPr>
      <w:r>
        <w:separator/>
      </w:r>
    </w:p>
  </w:footnote>
  <w:footnote w:type="continuationSeparator" w:id="0">
    <w:p w:rsidR="00982852" w:rsidRDefault="009828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852"/>
    <w:rsid w:val="001A7C09"/>
    <w:rsid w:val="00375E36"/>
    <w:rsid w:val="00577BD5"/>
    <w:rsid w:val="00656CBA"/>
    <w:rsid w:val="006A1F77"/>
    <w:rsid w:val="00733BE7"/>
    <w:rsid w:val="0098285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FFE20"/>
  <w15:chartTrackingRefBased/>
  <w15:docId w15:val="{0ECD86C4-8A86-4EFB-AF97-A26C840D5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2017-06-03T18:43:00Z</dcterms:created>
  <dcterms:modified xsi:type="dcterms:W3CDTF">2017-06-03T18:44:00Z</dcterms:modified>
</cp:coreProperties>
</file>